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9587" w:type="dxa"/>
        <w:tblLook w:val="04A0" w:firstRow="1" w:lastRow="0" w:firstColumn="1" w:lastColumn="0" w:noHBand="0" w:noVBand="1"/>
      </w:tblPr>
      <w:tblGrid>
        <w:gridCol w:w="3823"/>
        <w:gridCol w:w="1422"/>
        <w:gridCol w:w="4106"/>
        <w:gridCol w:w="236"/>
      </w:tblGrid>
      <w:tr w:rsidR="00EF5FCD" w:rsidRPr="00622BC1" w14:paraId="554027DA" w14:textId="77777777" w:rsidTr="00B37C92">
        <w:trPr>
          <w:trHeight w:val="515"/>
        </w:trPr>
        <w:tc>
          <w:tcPr>
            <w:tcW w:w="3823" w:type="dxa"/>
            <w:vAlign w:val="center"/>
          </w:tcPr>
          <w:p w14:paraId="1F020097" w14:textId="77777777" w:rsidR="00EF5FCD" w:rsidRPr="00622BC1" w:rsidRDefault="00EF5FCD" w:rsidP="00EF5FCD">
            <w:pPr>
              <w:rPr>
                <w:rFonts w:cs="Arial"/>
              </w:rPr>
            </w:pPr>
            <w:r w:rsidRPr="00622BC1">
              <w:rPr>
                <w:rFonts w:cs="Arial"/>
              </w:rPr>
              <w:t>Name Projektkoordinator/in: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  <w:vAlign w:val="center"/>
          </w:tcPr>
          <w:p w14:paraId="2ADD5DB3" w14:textId="77777777" w:rsidR="00EF5FCD" w:rsidRPr="00622BC1" w:rsidRDefault="00EF5FCD" w:rsidP="00EF5FCD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06263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1AB38F2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0B4729B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159D8438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6E61F0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72B077F9" w14:textId="77777777" w:rsidTr="00B37C92">
        <w:tc>
          <w:tcPr>
            <w:tcW w:w="3823" w:type="dxa"/>
            <w:vAlign w:val="center"/>
          </w:tcPr>
          <w:p w14:paraId="1945C2C5" w14:textId="77777777" w:rsidR="00EF5FCD" w:rsidRPr="00622BC1" w:rsidRDefault="00EF5FCD" w:rsidP="00EF5FCD">
            <w:pPr>
              <w:rPr>
                <w:rFonts w:cs="Arial"/>
              </w:rPr>
            </w:pPr>
            <w:r w:rsidRPr="00622BC1">
              <w:rPr>
                <w:rFonts w:cs="Arial"/>
              </w:rPr>
              <w:t>Ausbildung: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  <w:vAlign w:val="center"/>
          </w:tcPr>
          <w:p w14:paraId="244DBA9D" w14:textId="77777777" w:rsidR="00EF5FCD" w:rsidRPr="00622BC1" w:rsidRDefault="00EF5FCD" w:rsidP="00EF5FCD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FCD19B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02020679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22BEF74C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1321DFF4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159946BF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43BBC38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7F5C9BA0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76F77E2B" w14:textId="77777777" w:rsidR="00EF5FCD" w:rsidRPr="00622BC1" w:rsidRDefault="00EF5FCD" w:rsidP="00EF5FCD">
            <w:pPr>
              <w:rPr>
                <w:rFonts w:cs="Arial"/>
              </w:rPr>
            </w:pPr>
            <w:r w:rsidRPr="00622BC1">
              <w:rPr>
                <w:rFonts w:cs="Arial"/>
              </w:rPr>
              <w:t>Berufserfahrung in Jahren als Projektkoordinator/in: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14:paraId="0FB03B6C" w14:textId="77777777" w:rsidR="00EF5FCD" w:rsidRPr="00622BC1" w:rsidRDefault="00EF5FCD" w:rsidP="00EF5FCD">
            <w:pPr>
              <w:jc w:val="right"/>
              <w:rPr>
                <w:rFonts w:cs="Arial"/>
                <w:sz w:val="44"/>
                <w:szCs w:val="44"/>
              </w:rPr>
            </w:pPr>
          </w:p>
        </w:tc>
        <w:tc>
          <w:tcPr>
            <w:tcW w:w="4106" w:type="dxa"/>
            <w:vAlign w:val="center"/>
          </w:tcPr>
          <w:p w14:paraId="76E46530" w14:textId="77777777" w:rsidR="00EF5FCD" w:rsidRPr="00622BC1" w:rsidRDefault="00EF5FCD" w:rsidP="00EF5FCD">
            <w:pPr>
              <w:rPr>
                <w:rFonts w:cs="Arial"/>
                <w:sz w:val="44"/>
                <w:szCs w:val="44"/>
              </w:rPr>
            </w:pPr>
            <w:r w:rsidRPr="00622BC1">
              <w:rPr>
                <w:rFonts w:cs="Arial"/>
                <w:sz w:val="44"/>
                <w:szCs w:val="44"/>
              </w:rPr>
              <w:t>Jahre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0AE32A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43B99E7F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4302389E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4742CE01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68E5D693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465B9EA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D9A3127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42E1B953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1ECB5000" w14:textId="77777777" w:rsidR="00EF5FCD" w:rsidRPr="00622BC1" w:rsidRDefault="00EF5FCD" w:rsidP="00EF5FCD">
            <w:pPr>
              <w:rPr>
                <w:rFonts w:cs="Arial"/>
              </w:rPr>
            </w:pPr>
            <w:r w:rsidRPr="00622BC1">
              <w:rPr>
                <w:rFonts w:cs="Arial"/>
              </w:rPr>
              <w:t xml:space="preserve">Kurzbeschreibung Referenzprojekt 1 </w:t>
            </w:r>
          </w:p>
          <w:p w14:paraId="4CB81C67" w14:textId="77777777" w:rsidR="00622BC1" w:rsidRPr="00622BC1" w:rsidRDefault="00622BC1" w:rsidP="0036739B">
            <w:pPr>
              <w:rPr>
                <w:rFonts w:cs="Arial"/>
              </w:rPr>
            </w:pPr>
          </w:p>
          <w:p w14:paraId="78C8C1AD" w14:textId="60493BD7" w:rsidR="00EF5FCD" w:rsidRPr="0036739B" w:rsidRDefault="0036739B" w:rsidP="0036739B">
            <w:pPr>
              <w:widowControl w:val="0"/>
              <w:kinsoku w:val="0"/>
              <w:rPr>
                <w:rFonts w:eastAsia="Calibri" w:cs="Arial"/>
                <w:sz w:val="18"/>
                <w:szCs w:val="18"/>
              </w:rPr>
            </w:pPr>
            <w:r w:rsidRPr="0036739B">
              <w:rPr>
                <w:rFonts w:cs="Arial"/>
                <w:sz w:val="18"/>
                <w:szCs w:val="18"/>
              </w:rPr>
              <w:t xml:space="preserve">Bibliotheksumzug oder Archivumzug von mindestens 1.000 lfd. Meter, oder Umzug von mindestens 1.000 Stapel Filmbüchsen, </w:t>
            </w:r>
            <w:r w:rsidR="009216CD" w:rsidRPr="0036739B">
              <w:rPr>
                <w:rFonts w:eastAsia="Calibri" w:cs="Arial"/>
                <w:sz w:val="18"/>
                <w:szCs w:val="18"/>
              </w:rPr>
              <w:t>nicht älter als 3 Jahre.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  <w:vAlign w:val="center"/>
          </w:tcPr>
          <w:p w14:paraId="48BAF419" w14:textId="77777777" w:rsidR="00EF5FCD" w:rsidRPr="00622BC1" w:rsidRDefault="00EF5FCD" w:rsidP="00EF5FCD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32C7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113C97DC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C9A9E39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2B4DF9A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5FF2EA3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050F2C13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21A995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417865AF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34DB4743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688F7B51" w14:textId="77777777" w:rsidR="00EF5FCD" w:rsidRPr="00622BC1" w:rsidRDefault="00EF5FCD" w:rsidP="0036739B">
            <w:pPr>
              <w:rPr>
                <w:rFonts w:cs="Arial"/>
              </w:rPr>
            </w:pPr>
            <w:r w:rsidRPr="00622BC1">
              <w:rPr>
                <w:rFonts w:cs="Arial"/>
              </w:rPr>
              <w:t xml:space="preserve">Kurzbeschreibung Referenzprojekt 2 </w:t>
            </w:r>
          </w:p>
          <w:p w14:paraId="354A8CB1" w14:textId="77777777" w:rsidR="00622BC1" w:rsidRPr="00622BC1" w:rsidRDefault="00622BC1" w:rsidP="0036739B">
            <w:pPr>
              <w:rPr>
                <w:rFonts w:cs="Arial"/>
              </w:rPr>
            </w:pPr>
          </w:p>
          <w:p w14:paraId="637ACE48" w14:textId="661F6213" w:rsidR="00EF5FCD" w:rsidRPr="0036739B" w:rsidRDefault="0036739B" w:rsidP="0036739B">
            <w:pPr>
              <w:widowControl w:val="0"/>
              <w:kinsoku w:val="0"/>
              <w:rPr>
                <w:rFonts w:cs="Arial"/>
              </w:rPr>
            </w:pPr>
            <w:r w:rsidRPr="0036739B">
              <w:rPr>
                <w:rFonts w:cs="Arial"/>
                <w:sz w:val="18"/>
                <w:szCs w:val="18"/>
              </w:rPr>
              <w:t xml:space="preserve">Umzug eines Lagerbereiches mit mind. 200 cbm oder Umzug von mindestens 1.000 Stapel Filmbüchsen, </w:t>
            </w:r>
            <w:r w:rsidRPr="0036739B">
              <w:rPr>
                <w:rFonts w:eastAsia="Calibri" w:cs="Arial"/>
                <w:sz w:val="18"/>
                <w:szCs w:val="18"/>
              </w:rPr>
              <w:t>nicht älter als 3 Jahre</w:t>
            </w:r>
            <w:r>
              <w:rPr>
                <w:rFonts w:eastAsia="Calibri" w:cs="Arial"/>
              </w:rPr>
              <w:t>.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  <w:vAlign w:val="center"/>
          </w:tcPr>
          <w:p w14:paraId="794883A8" w14:textId="77777777" w:rsidR="00EF5FCD" w:rsidRPr="00622BC1" w:rsidRDefault="00EF5FCD" w:rsidP="00EF5FCD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FCCA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2389F51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7E8B1FAE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A4B513E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76789B4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0BE8DD64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7F81F19B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71ED4ED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0E23EA5D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5B49B3E6" w14:textId="77777777" w:rsidR="00EF5FCD" w:rsidRPr="00622BC1" w:rsidRDefault="00EF5FCD" w:rsidP="0036739B">
            <w:pPr>
              <w:rPr>
                <w:rFonts w:cs="Arial"/>
              </w:rPr>
            </w:pPr>
            <w:r w:rsidRPr="00622BC1">
              <w:rPr>
                <w:rFonts w:cs="Arial"/>
              </w:rPr>
              <w:t xml:space="preserve">Kurzbeschreibung Referenzprojekt 3 </w:t>
            </w:r>
          </w:p>
          <w:p w14:paraId="0391CED3" w14:textId="77777777" w:rsidR="00622BC1" w:rsidRPr="00622BC1" w:rsidRDefault="00622BC1" w:rsidP="0036739B">
            <w:pPr>
              <w:widowControl w:val="0"/>
              <w:kinsoku w:val="0"/>
              <w:rPr>
                <w:rFonts w:eastAsia="Calibri" w:cs="Arial"/>
              </w:rPr>
            </w:pPr>
          </w:p>
          <w:p w14:paraId="3587613C" w14:textId="0E6AB1D7" w:rsidR="00EF5FCD" w:rsidRPr="0036739B" w:rsidRDefault="0036739B" w:rsidP="0036739B">
            <w:pPr>
              <w:widowControl w:val="0"/>
              <w:kinsoku w:val="0"/>
              <w:rPr>
                <w:rFonts w:eastAsia="Calibri" w:cs="Arial"/>
                <w:sz w:val="18"/>
                <w:szCs w:val="18"/>
              </w:rPr>
            </w:pPr>
            <w:r w:rsidRPr="0036739B">
              <w:rPr>
                <w:rFonts w:cs="Arial"/>
                <w:sz w:val="18"/>
                <w:szCs w:val="18"/>
              </w:rPr>
              <w:t xml:space="preserve">Umzug von musealen Gegenständen von mind. 200 cbm oder Umzug von mindestens 1.000 Stapel Filmbüchsen, </w:t>
            </w:r>
            <w:r w:rsidRPr="0036739B">
              <w:rPr>
                <w:rFonts w:eastAsia="Calibri" w:cs="Arial"/>
                <w:sz w:val="18"/>
                <w:szCs w:val="18"/>
              </w:rPr>
              <w:t>nicht älter als 3 Jahre.</w:t>
            </w:r>
          </w:p>
        </w:tc>
        <w:tc>
          <w:tcPr>
            <w:tcW w:w="5528" w:type="dxa"/>
            <w:gridSpan w:val="2"/>
            <w:shd w:val="clear" w:color="auto" w:fill="D9D9D9" w:themeFill="background1" w:themeFillShade="D9"/>
            <w:vAlign w:val="center"/>
          </w:tcPr>
          <w:p w14:paraId="25AA1D1B" w14:textId="77777777" w:rsidR="00EF5FCD" w:rsidRPr="00622BC1" w:rsidRDefault="00EF5FCD" w:rsidP="00EF5FCD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B5447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B4CD580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0DA761B3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695BCD77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01E64C57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7B0B4D9D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7BAD8016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4A17CD18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  <w:tr w:rsidR="00EF5FCD" w:rsidRPr="00622BC1" w14:paraId="514B3498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12E2A0B1" w14:textId="7A747B97" w:rsidR="00EF5FCD" w:rsidRPr="00622BC1" w:rsidRDefault="00EF5FCD" w:rsidP="00EF5FCD">
            <w:pPr>
              <w:rPr>
                <w:rFonts w:cs="Arial"/>
              </w:rPr>
            </w:pPr>
            <w:r w:rsidRPr="00622BC1">
              <w:rPr>
                <w:rFonts w:cs="Arial"/>
              </w:rPr>
              <w:t>Für den Bieter tätig seit: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14:paraId="1B3B74E7" w14:textId="77777777" w:rsidR="00EF5FCD" w:rsidRPr="00622BC1" w:rsidRDefault="00EF5FCD" w:rsidP="00EF5FCD">
            <w:pPr>
              <w:jc w:val="right"/>
              <w:rPr>
                <w:rFonts w:cs="Arial"/>
                <w:sz w:val="40"/>
                <w:szCs w:val="40"/>
              </w:rPr>
            </w:pPr>
          </w:p>
        </w:tc>
        <w:tc>
          <w:tcPr>
            <w:tcW w:w="4106" w:type="dxa"/>
            <w:vAlign w:val="center"/>
          </w:tcPr>
          <w:p w14:paraId="53008A26" w14:textId="77777777" w:rsidR="00EF5FCD" w:rsidRPr="00622BC1" w:rsidRDefault="00EF5FCD" w:rsidP="00EF5FCD">
            <w:pPr>
              <w:rPr>
                <w:rFonts w:cs="Arial"/>
                <w:sz w:val="40"/>
                <w:szCs w:val="40"/>
              </w:rPr>
            </w:pPr>
            <w:r w:rsidRPr="00622BC1">
              <w:rPr>
                <w:rFonts w:cs="Arial"/>
                <w:sz w:val="40"/>
                <w:szCs w:val="40"/>
              </w:rPr>
              <w:t>Jahren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C0B18A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3967DDE4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60B836BD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  <w:p w14:paraId="1618D25F" w14:textId="77777777" w:rsidR="00EF5FCD" w:rsidRPr="00622BC1" w:rsidRDefault="00EF5FCD" w:rsidP="00EF5FC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BB6325A" w14:textId="77777777" w:rsidR="00EF5FCD" w:rsidRPr="00622BC1" w:rsidRDefault="00EF5FCD" w:rsidP="00EF5FCD">
      <w:pPr>
        <w:spacing w:after="160" w:line="259" w:lineRule="auto"/>
        <w:rPr>
          <w:rFonts w:eastAsiaTheme="minorHAnsi" w:cs="Arial"/>
          <w:sz w:val="16"/>
          <w:szCs w:val="16"/>
          <w:lang w:eastAsia="en-US"/>
        </w:rPr>
      </w:pPr>
      <w:r w:rsidRPr="00622BC1">
        <w:rPr>
          <w:rFonts w:eastAsiaTheme="minorHAnsi" w:cs="Arial"/>
          <w:sz w:val="16"/>
          <w:szCs w:val="16"/>
          <w:lang w:eastAsia="en-US"/>
        </w:rPr>
        <w:t>grau hinterlegte Felder bitte ausfüllen</w:t>
      </w:r>
    </w:p>
    <w:sectPr w:rsidR="00EF5FCD" w:rsidRPr="00622BC1" w:rsidSect="00F75DD4">
      <w:headerReference w:type="default" r:id="rId11"/>
      <w:footerReference w:type="default" r:id="rId12"/>
      <w:pgSz w:w="11907" w:h="16840" w:code="9"/>
      <w:pgMar w:top="1418" w:right="283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9949" w14:textId="77777777" w:rsidR="00030AA2" w:rsidRDefault="00030AA2">
      <w:r>
        <w:separator/>
      </w:r>
    </w:p>
  </w:endnote>
  <w:endnote w:type="continuationSeparator" w:id="0">
    <w:p w14:paraId="229B66B0" w14:textId="77777777" w:rsidR="00030AA2" w:rsidRDefault="0003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FB86" w14:textId="77777777" w:rsidR="006A7D65" w:rsidRDefault="006A7D65" w:rsidP="006A7D65">
    <w:pPr>
      <w:pStyle w:val="Fuzeile"/>
      <w:rPr>
        <w:sz w:val="16"/>
      </w:rPr>
    </w:pPr>
  </w:p>
  <w:p w14:paraId="1F73C032" w14:textId="78E8A73F" w:rsidR="006A7D65" w:rsidRDefault="009129E7" w:rsidP="00477EF1">
    <w:pPr>
      <w:pStyle w:val="Fuzeile"/>
      <w:tabs>
        <w:tab w:val="clear" w:pos="9072"/>
        <w:tab w:val="right" w:pos="10206"/>
      </w:tabs>
      <w:rPr>
        <w:sz w:val="8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889DCD7" wp14:editId="704E4445">
              <wp:simplePos x="0" y="0"/>
              <wp:positionH relativeFrom="column">
                <wp:posOffset>-1700530</wp:posOffset>
              </wp:positionH>
              <wp:positionV relativeFrom="paragraph">
                <wp:posOffset>29845</wp:posOffset>
              </wp:positionV>
              <wp:extent cx="86487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A78BD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3.9pt,2.35pt" to="547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" o:allowincell="f"/>
          </w:pict>
        </mc:Fallback>
      </mc:AlternateContent>
    </w:r>
  </w:p>
  <w:p w14:paraId="36A10BDE" w14:textId="77777777" w:rsidR="000C1AB8" w:rsidRPr="000C1AB8" w:rsidRDefault="006A7D65" w:rsidP="000C1AB8">
    <w:pPr>
      <w:pStyle w:val="Fuzeile"/>
      <w:tabs>
        <w:tab w:val="clear" w:pos="9072"/>
        <w:tab w:val="right" w:pos="10065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  <w:p w14:paraId="5B5104FC" w14:textId="77777777" w:rsidR="005050E3" w:rsidRPr="000914DD" w:rsidRDefault="005050E3" w:rsidP="006A7D65">
    <w:pPr>
      <w:pStyle w:val="Fuzeile"/>
      <w:tabs>
        <w:tab w:val="clear" w:pos="9072"/>
        <w:tab w:val="right" w:pos="10065"/>
      </w:tabs>
      <w:ind w:right="-993"/>
      <w:jc w:val="center"/>
      <w:rPr>
        <w:sz w:val="8"/>
      </w:rPr>
    </w:pPr>
    <w:r>
      <w:rPr>
        <w:sz w:val="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21BC1" w14:textId="77777777" w:rsidR="00030AA2" w:rsidRDefault="00030AA2">
      <w:r>
        <w:separator/>
      </w:r>
    </w:p>
  </w:footnote>
  <w:footnote w:type="continuationSeparator" w:id="0">
    <w:p w14:paraId="5B1154D0" w14:textId="77777777" w:rsidR="00030AA2" w:rsidRDefault="00030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49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8"/>
      <w:gridCol w:w="4962"/>
    </w:tblGrid>
    <w:tr w:rsidR="00F13092" w14:paraId="6AB2BB0A" w14:textId="77777777" w:rsidTr="00447FBA">
      <w:tc>
        <w:tcPr>
          <w:tcW w:w="5528" w:type="dxa"/>
        </w:tcPr>
        <w:p w14:paraId="5C77403A" w14:textId="77777777" w:rsidR="00F13092" w:rsidRPr="00093D7B" w:rsidRDefault="00F13092" w:rsidP="00F13092">
          <w:pPr>
            <w:pStyle w:val="Kopfzeile"/>
            <w:rPr>
              <w:b/>
              <w:bCs/>
            </w:rPr>
          </w:pPr>
          <w:r w:rsidRPr="00093D7B">
            <w:rPr>
              <w:b/>
              <w:bCs/>
            </w:rPr>
            <w:t>Deutsche Kinemathek</w:t>
          </w:r>
        </w:p>
        <w:p w14:paraId="65E7EAAD" w14:textId="7644C95F" w:rsidR="00F13092" w:rsidRDefault="00174DD5" w:rsidP="00F13092">
          <w:pPr>
            <w:pStyle w:val="Kopfzeile"/>
            <w:rPr>
              <w:b/>
              <w:bCs/>
            </w:rPr>
          </w:pPr>
          <w:r>
            <w:rPr>
              <w:b/>
              <w:bCs/>
            </w:rPr>
            <w:t>ö</w:t>
          </w:r>
          <w:r w:rsidR="002A071D">
            <w:rPr>
              <w:b/>
              <w:bCs/>
            </w:rPr>
            <w:t>ffentliche Ausschreibung</w:t>
          </w:r>
        </w:p>
        <w:p w14:paraId="0D22E77C" w14:textId="505A23F0" w:rsidR="00F13092" w:rsidRPr="009A6078" w:rsidRDefault="00F13092" w:rsidP="00F13092">
          <w:pPr>
            <w:pStyle w:val="Kopfzeile"/>
            <w:rPr>
              <w:b/>
              <w:bCs/>
            </w:rPr>
          </w:pPr>
          <w:r w:rsidRPr="009A6078">
            <w:rPr>
              <w:b/>
              <w:bCs/>
            </w:rPr>
            <w:t>Anlage 0</w:t>
          </w:r>
          <w:r w:rsidR="0036739B" w:rsidRPr="009A6078">
            <w:rPr>
              <w:b/>
              <w:bCs/>
            </w:rPr>
            <w:t>8</w:t>
          </w:r>
        </w:p>
      </w:tc>
      <w:tc>
        <w:tcPr>
          <w:tcW w:w="4962" w:type="dxa"/>
        </w:tcPr>
        <w:p w14:paraId="0F174476" w14:textId="68EF03FA" w:rsidR="00F13092" w:rsidRPr="00093D7B" w:rsidRDefault="0036739B" w:rsidP="00F13092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Umzug Bundesarchiv</w:t>
          </w:r>
        </w:p>
        <w:p w14:paraId="0AAA1021" w14:textId="16B18643" w:rsidR="00F13092" w:rsidRPr="00093D7B" w:rsidRDefault="00170FF7" w:rsidP="00F13092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Projektkoordinator</w:t>
          </w:r>
        </w:p>
        <w:p w14:paraId="39396A60" w14:textId="17FFDE72" w:rsidR="00F13092" w:rsidRPr="00093D7B" w:rsidRDefault="00F13092" w:rsidP="00F13092">
          <w:pPr>
            <w:pStyle w:val="Kopfzeile"/>
            <w:jc w:val="right"/>
            <w:rPr>
              <w:sz w:val="16"/>
              <w:szCs w:val="16"/>
            </w:rPr>
          </w:pPr>
          <w:r w:rsidRPr="00093D7B">
            <w:rPr>
              <w:sz w:val="16"/>
              <w:szCs w:val="16"/>
            </w:rPr>
            <w:t xml:space="preserve">Stand </w:t>
          </w:r>
          <w:r w:rsidR="00062DE2">
            <w:rPr>
              <w:sz w:val="16"/>
              <w:szCs w:val="16"/>
            </w:rPr>
            <w:t>Juni</w:t>
          </w:r>
          <w:r w:rsidR="004E034B">
            <w:rPr>
              <w:sz w:val="16"/>
              <w:szCs w:val="16"/>
            </w:rPr>
            <w:t xml:space="preserve"> </w:t>
          </w:r>
          <w:r w:rsidRPr="00093D7B">
            <w:rPr>
              <w:sz w:val="16"/>
              <w:szCs w:val="16"/>
            </w:rPr>
            <w:t>2026</w:t>
          </w:r>
        </w:p>
      </w:tc>
    </w:tr>
  </w:tbl>
  <w:p w14:paraId="380CF7B1" w14:textId="0D247E7C" w:rsidR="00FE004B" w:rsidRPr="00D365D8" w:rsidRDefault="00F13092">
    <w:pPr>
      <w:pStyle w:val="Kopfzeile"/>
      <w:rPr>
        <w:b/>
        <w:szCs w:val="22"/>
      </w:rPr>
    </w:pPr>
    <w:r>
      <w:rPr>
        <w:b/>
        <w:noProof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0820EA" wp14:editId="33E3933D">
              <wp:simplePos x="0" y="0"/>
              <wp:positionH relativeFrom="column">
                <wp:posOffset>-887730</wp:posOffset>
              </wp:positionH>
              <wp:positionV relativeFrom="paragraph">
                <wp:posOffset>-5715</wp:posOffset>
              </wp:positionV>
              <wp:extent cx="7531100" cy="0"/>
              <wp:effectExtent l="0" t="0" r="0" b="0"/>
              <wp:wrapNone/>
              <wp:docPr id="92513363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311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E4349BB" id="Gerader Verbinde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pt,-.45pt" to="52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" strokecolor="windowText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14811"/>
    <w:multiLevelType w:val="hybridMultilevel"/>
    <w:tmpl w:val="F0A22464"/>
    <w:lvl w:ilvl="0" w:tplc="0407000F">
      <w:start w:val="1"/>
      <w:numFmt w:val="decimal"/>
      <w:lvlText w:val="%1."/>
      <w:lvlJc w:val="left"/>
      <w:pPr>
        <w:ind w:left="1069" w:hanging="360"/>
      </w:pPr>
    </w:lvl>
    <w:lvl w:ilvl="1" w:tplc="04070019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D47D66"/>
    <w:multiLevelType w:val="hybridMultilevel"/>
    <w:tmpl w:val="19063950"/>
    <w:lvl w:ilvl="0" w:tplc="A206392A">
      <w:start w:val="7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73A33"/>
    <w:multiLevelType w:val="hybridMultilevel"/>
    <w:tmpl w:val="8396B2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F5113"/>
    <w:multiLevelType w:val="hybridMultilevel"/>
    <w:tmpl w:val="9FEA6890"/>
    <w:lvl w:ilvl="0" w:tplc="03BE0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65082021">
    <w:abstractNumId w:val="1"/>
  </w:num>
  <w:num w:numId="2" w16cid:durableId="1082333791">
    <w:abstractNumId w:val="0"/>
  </w:num>
  <w:num w:numId="3" w16cid:durableId="954216240">
    <w:abstractNumId w:val="3"/>
  </w:num>
  <w:num w:numId="4" w16cid:durableId="7486223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DD"/>
    <w:rsid w:val="0000121E"/>
    <w:rsid w:val="00004E99"/>
    <w:rsid w:val="00006344"/>
    <w:rsid w:val="00010B24"/>
    <w:rsid w:val="00016A42"/>
    <w:rsid w:val="000217A5"/>
    <w:rsid w:val="00026DAE"/>
    <w:rsid w:val="00030AA2"/>
    <w:rsid w:val="00031DCB"/>
    <w:rsid w:val="00043B9F"/>
    <w:rsid w:val="00043DB0"/>
    <w:rsid w:val="000450F5"/>
    <w:rsid w:val="00046FEC"/>
    <w:rsid w:val="0005017D"/>
    <w:rsid w:val="00056D44"/>
    <w:rsid w:val="00061C69"/>
    <w:rsid w:val="00062DE2"/>
    <w:rsid w:val="000661AA"/>
    <w:rsid w:val="0006685F"/>
    <w:rsid w:val="00066FE2"/>
    <w:rsid w:val="00071CCE"/>
    <w:rsid w:val="0007211F"/>
    <w:rsid w:val="00072D43"/>
    <w:rsid w:val="0007327C"/>
    <w:rsid w:val="000732D3"/>
    <w:rsid w:val="0007416E"/>
    <w:rsid w:val="000751B2"/>
    <w:rsid w:val="00075C6E"/>
    <w:rsid w:val="0008436E"/>
    <w:rsid w:val="00087726"/>
    <w:rsid w:val="000914DD"/>
    <w:rsid w:val="000932B1"/>
    <w:rsid w:val="00095CA3"/>
    <w:rsid w:val="00096EAE"/>
    <w:rsid w:val="00097E1E"/>
    <w:rsid w:val="000A0F1E"/>
    <w:rsid w:val="000A1E99"/>
    <w:rsid w:val="000A25CE"/>
    <w:rsid w:val="000A3A5E"/>
    <w:rsid w:val="000A7C6A"/>
    <w:rsid w:val="000B0C00"/>
    <w:rsid w:val="000B4EA5"/>
    <w:rsid w:val="000C1AB8"/>
    <w:rsid w:val="000C4652"/>
    <w:rsid w:val="000C6190"/>
    <w:rsid w:val="000D1CBB"/>
    <w:rsid w:val="000D3495"/>
    <w:rsid w:val="000D54CA"/>
    <w:rsid w:val="000D5BDD"/>
    <w:rsid w:val="000E0CCA"/>
    <w:rsid w:val="000E3CDF"/>
    <w:rsid w:val="000E61FE"/>
    <w:rsid w:val="000E6CE6"/>
    <w:rsid w:val="000E7D69"/>
    <w:rsid w:val="000F10AA"/>
    <w:rsid w:val="000F5051"/>
    <w:rsid w:val="000F7CA3"/>
    <w:rsid w:val="00106566"/>
    <w:rsid w:val="00110743"/>
    <w:rsid w:val="00111308"/>
    <w:rsid w:val="00113529"/>
    <w:rsid w:val="00113D6F"/>
    <w:rsid w:val="00116C71"/>
    <w:rsid w:val="00117567"/>
    <w:rsid w:val="00117906"/>
    <w:rsid w:val="00117B5F"/>
    <w:rsid w:val="001221D9"/>
    <w:rsid w:val="00126F33"/>
    <w:rsid w:val="001322B6"/>
    <w:rsid w:val="001353AB"/>
    <w:rsid w:val="00135930"/>
    <w:rsid w:val="00140F10"/>
    <w:rsid w:val="00146A8F"/>
    <w:rsid w:val="00151078"/>
    <w:rsid w:val="00156420"/>
    <w:rsid w:val="0015765A"/>
    <w:rsid w:val="001602BE"/>
    <w:rsid w:val="00163512"/>
    <w:rsid w:val="00166389"/>
    <w:rsid w:val="00166F54"/>
    <w:rsid w:val="00170FF7"/>
    <w:rsid w:val="00172C88"/>
    <w:rsid w:val="00174DD5"/>
    <w:rsid w:val="00176A5A"/>
    <w:rsid w:val="00183B0C"/>
    <w:rsid w:val="001866AF"/>
    <w:rsid w:val="00191D40"/>
    <w:rsid w:val="00192B30"/>
    <w:rsid w:val="001A2F98"/>
    <w:rsid w:val="001A4580"/>
    <w:rsid w:val="001A50A6"/>
    <w:rsid w:val="001A6178"/>
    <w:rsid w:val="001A676A"/>
    <w:rsid w:val="001A75B6"/>
    <w:rsid w:val="001B4BE8"/>
    <w:rsid w:val="001B6CBF"/>
    <w:rsid w:val="001B6D41"/>
    <w:rsid w:val="001C60F3"/>
    <w:rsid w:val="001E4FDD"/>
    <w:rsid w:val="001E71F5"/>
    <w:rsid w:val="001E76C8"/>
    <w:rsid w:val="001E77FF"/>
    <w:rsid w:val="001F0098"/>
    <w:rsid w:val="001F5130"/>
    <w:rsid w:val="001F5E05"/>
    <w:rsid w:val="001F732F"/>
    <w:rsid w:val="00205B66"/>
    <w:rsid w:val="00207C31"/>
    <w:rsid w:val="00210C20"/>
    <w:rsid w:val="00211E44"/>
    <w:rsid w:val="00215866"/>
    <w:rsid w:val="002229FA"/>
    <w:rsid w:val="00222B0E"/>
    <w:rsid w:val="002237DB"/>
    <w:rsid w:val="00227954"/>
    <w:rsid w:val="00250353"/>
    <w:rsid w:val="00255264"/>
    <w:rsid w:val="00256F8B"/>
    <w:rsid w:val="002603D9"/>
    <w:rsid w:val="002617DD"/>
    <w:rsid w:val="002730E5"/>
    <w:rsid w:val="00274507"/>
    <w:rsid w:val="00277B77"/>
    <w:rsid w:val="00280F6F"/>
    <w:rsid w:val="00287A4C"/>
    <w:rsid w:val="00291A72"/>
    <w:rsid w:val="002942BC"/>
    <w:rsid w:val="002963A8"/>
    <w:rsid w:val="002A0489"/>
    <w:rsid w:val="002A071D"/>
    <w:rsid w:val="002B0644"/>
    <w:rsid w:val="002B1F9D"/>
    <w:rsid w:val="002B4F80"/>
    <w:rsid w:val="002B74D9"/>
    <w:rsid w:val="002D4F3A"/>
    <w:rsid w:val="002F65B0"/>
    <w:rsid w:val="00305903"/>
    <w:rsid w:val="0030746F"/>
    <w:rsid w:val="003079AE"/>
    <w:rsid w:val="00310804"/>
    <w:rsid w:val="0031218D"/>
    <w:rsid w:val="0032008D"/>
    <w:rsid w:val="003214D9"/>
    <w:rsid w:val="003235B5"/>
    <w:rsid w:val="00337D9B"/>
    <w:rsid w:val="00345E40"/>
    <w:rsid w:val="003502D6"/>
    <w:rsid w:val="003622D6"/>
    <w:rsid w:val="0036669B"/>
    <w:rsid w:val="0036739B"/>
    <w:rsid w:val="0037155E"/>
    <w:rsid w:val="0037474E"/>
    <w:rsid w:val="00374B1E"/>
    <w:rsid w:val="003830F7"/>
    <w:rsid w:val="00386A5A"/>
    <w:rsid w:val="00395AF3"/>
    <w:rsid w:val="0039790C"/>
    <w:rsid w:val="003A099F"/>
    <w:rsid w:val="003A0AA3"/>
    <w:rsid w:val="003A16EF"/>
    <w:rsid w:val="003A439C"/>
    <w:rsid w:val="003B384E"/>
    <w:rsid w:val="003C0148"/>
    <w:rsid w:val="003C183F"/>
    <w:rsid w:val="003C1966"/>
    <w:rsid w:val="003C259C"/>
    <w:rsid w:val="003C26E6"/>
    <w:rsid w:val="003C4C87"/>
    <w:rsid w:val="003C50AA"/>
    <w:rsid w:val="003D175B"/>
    <w:rsid w:val="003D1F7E"/>
    <w:rsid w:val="003D1FCB"/>
    <w:rsid w:val="003D7A21"/>
    <w:rsid w:val="003D7D8C"/>
    <w:rsid w:val="003E378C"/>
    <w:rsid w:val="003E7B49"/>
    <w:rsid w:val="003F055C"/>
    <w:rsid w:val="003F4F0E"/>
    <w:rsid w:val="003F7257"/>
    <w:rsid w:val="003F7830"/>
    <w:rsid w:val="00401AC1"/>
    <w:rsid w:val="00406874"/>
    <w:rsid w:val="004131EA"/>
    <w:rsid w:val="00414912"/>
    <w:rsid w:val="00425220"/>
    <w:rsid w:val="004323E3"/>
    <w:rsid w:val="00432B53"/>
    <w:rsid w:val="00433531"/>
    <w:rsid w:val="00434B4F"/>
    <w:rsid w:val="00436B6B"/>
    <w:rsid w:val="00441384"/>
    <w:rsid w:val="004518AF"/>
    <w:rsid w:val="00452720"/>
    <w:rsid w:val="00456F57"/>
    <w:rsid w:val="00457C00"/>
    <w:rsid w:val="00460D9F"/>
    <w:rsid w:val="004635DA"/>
    <w:rsid w:val="004651AB"/>
    <w:rsid w:val="004665E8"/>
    <w:rsid w:val="004715BD"/>
    <w:rsid w:val="00471D41"/>
    <w:rsid w:val="004768F1"/>
    <w:rsid w:val="004775BC"/>
    <w:rsid w:val="00477EF1"/>
    <w:rsid w:val="00480066"/>
    <w:rsid w:val="00480CF8"/>
    <w:rsid w:val="00483278"/>
    <w:rsid w:val="0049208F"/>
    <w:rsid w:val="004924C8"/>
    <w:rsid w:val="00494F12"/>
    <w:rsid w:val="004A3B88"/>
    <w:rsid w:val="004A7BD2"/>
    <w:rsid w:val="004A7C3F"/>
    <w:rsid w:val="004B0A60"/>
    <w:rsid w:val="004B0F28"/>
    <w:rsid w:val="004B6402"/>
    <w:rsid w:val="004B65A5"/>
    <w:rsid w:val="004C017D"/>
    <w:rsid w:val="004C1BA9"/>
    <w:rsid w:val="004C59C9"/>
    <w:rsid w:val="004D7BE5"/>
    <w:rsid w:val="004E034B"/>
    <w:rsid w:val="004F2D77"/>
    <w:rsid w:val="004F34A8"/>
    <w:rsid w:val="005050E3"/>
    <w:rsid w:val="00512767"/>
    <w:rsid w:val="00512B33"/>
    <w:rsid w:val="005159B1"/>
    <w:rsid w:val="00515BF2"/>
    <w:rsid w:val="00530608"/>
    <w:rsid w:val="00535305"/>
    <w:rsid w:val="00535E5F"/>
    <w:rsid w:val="00540A7D"/>
    <w:rsid w:val="0054419C"/>
    <w:rsid w:val="00545495"/>
    <w:rsid w:val="005516F8"/>
    <w:rsid w:val="00552A7E"/>
    <w:rsid w:val="00562BDA"/>
    <w:rsid w:val="00572A12"/>
    <w:rsid w:val="00573C46"/>
    <w:rsid w:val="00573ED8"/>
    <w:rsid w:val="0057704A"/>
    <w:rsid w:val="005774D1"/>
    <w:rsid w:val="00582F02"/>
    <w:rsid w:val="00586E92"/>
    <w:rsid w:val="005956DF"/>
    <w:rsid w:val="005A2577"/>
    <w:rsid w:val="005A2FE6"/>
    <w:rsid w:val="005B315F"/>
    <w:rsid w:val="005B5A84"/>
    <w:rsid w:val="005B691B"/>
    <w:rsid w:val="005C30B3"/>
    <w:rsid w:val="005C45CB"/>
    <w:rsid w:val="005C6D45"/>
    <w:rsid w:val="005C7DD4"/>
    <w:rsid w:val="005D14FB"/>
    <w:rsid w:val="005E181A"/>
    <w:rsid w:val="005E1854"/>
    <w:rsid w:val="005E210F"/>
    <w:rsid w:val="005E218D"/>
    <w:rsid w:val="005E6F58"/>
    <w:rsid w:val="005F099C"/>
    <w:rsid w:val="005F5ADF"/>
    <w:rsid w:val="00601CC5"/>
    <w:rsid w:val="00602FC5"/>
    <w:rsid w:val="00612395"/>
    <w:rsid w:val="00612537"/>
    <w:rsid w:val="0061347B"/>
    <w:rsid w:val="00614805"/>
    <w:rsid w:val="00614B28"/>
    <w:rsid w:val="0062094D"/>
    <w:rsid w:val="00621948"/>
    <w:rsid w:val="00622BC1"/>
    <w:rsid w:val="00625E5D"/>
    <w:rsid w:val="00630007"/>
    <w:rsid w:val="00630223"/>
    <w:rsid w:val="00631AFE"/>
    <w:rsid w:val="00632598"/>
    <w:rsid w:val="006334C4"/>
    <w:rsid w:val="00637D49"/>
    <w:rsid w:val="0064204A"/>
    <w:rsid w:val="00654D02"/>
    <w:rsid w:val="0065762E"/>
    <w:rsid w:val="00657F4D"/>
    <w:rsid w:val="006605EF"/>
    <w:rsid w:val="00675CAB"/>
    <w:rsid w:val="006806E7"/>
    <w:rsid w:val="00680A71"/>
    <w:rsid w:val="00683456"/>
    <w:rsid w:val="006834C2"/>
    <w:rsid w:val="006900B7"/>
    <w:rsid w:val="00691F81"/>
    <w:rsid w:val="006A197C"/>
    <w:rsid w:val="006A2862"/>
    <w:rsid w:val="006A3F51"/>
    <w:rsid w:val="006A47B4"/>
    <w:rsid w:val="006A505F"/>
    <w:rsid w:val="006A6C06"/>
    <w:rsid w:val="006A7D65"/>
    <w:rsid w:val="006C3A48"/>
    <w:rsid w:val="006D4A4A"/>
    <w:rsid w:val="006D537C"/>
    <w:rsid w:val="006E4F7D"/>
    <w:rsid w:val="006E6138"/>
    <w:rsid w:val="006E6E2A"/>
    <w:rsid w:val="006F1018"/>
    <w:rsid w:val="006F1983"/>
    <w:rsid w:val="006F2381"/>
    <w:rsid w:val="006F47B3"/>
    <w:rsid w:val="00722156"/>
    <w:rsid w:val="00722758"/>
    <w:rsid w:val="007252A3"/>
    <w:rsid w:val="00726891"/>
    <w:rsid w:val="00726A3E"/>
    <w:rsid w:val="007303C0"/>
    <w:rsid w:val="00731CA0"/>
    <w:rsid w:val="00746516"/>
    <w:rsid w:val="00750E7C"/>
    <w:rsid w:val="0075142E"/>
    <w:rsid w:val="00755949"/>
    <w:rsid w:val="007647AF"/>
    <w:rsid w:val="00767928"/>
    <w:rsid w:val="00771DA2"/>
    <w:rsid w:val="00774037"/>
    <w:rsid w:val="00781AB5"/>
    <w:rsid w:val="00787D43"/>
    <w:rsid w:val="007962AA"/>
    <w:rsid w:val="00797FCB"/>
    <w:rsid w:val="007B0D59"/>
    <w:rsid w:val="007C303F"/>
    <w:rsid w:val="007C524D"/>
    <w:rsid w:val="007C730C"/>
    <w:rsid w:val="007C7AB1"/>
    <w:rsid w:val="007D05EB"/>
    <w:rsid w:val="007D6B06"/>
    <w:rsid w:val="007D6CBF"/>
    <w:rsid w:val="007D7F8A"/>
    <w:rsid w:val="007E4696"/>
    <w:rsid w:val="0080050F"/>
    <w:rsid w:val="00802DED"/>
    <w:rsid w:val="00812364"/>
    <w:rsid w:val="00813C1C"/>
    <w:rsid w:val="00816F52"/>
    <w:rsid w:val="00816FBC"/>
    <w:rsid w:val="00821B5A"/>
    <w:rsid w:val="00822CAD"/>
    <w:rsid w:val="00832EE6"/>
    <w:rsid w:val="00843E02"/>
    <w:rsid w:val="00851917"/>
    <w:rsid w:val="00853458"/>
    <w:rsid w:val="008538DD"/>
    <w:rsid w:val="008552B9"/>
    <w:rsid w:val="00857616"/>
    <w:rsid w:val="00861108"/>
    <w:rsid w:val="00861523"/>
    <w:rsid w:val="00861AC2"/>
    <w:rsid w:val="008656A0"/>
    <w:rsid w:val="00867159"/>
    <w:rsid w:val="00867566"/>
    <w:rsid w:val="008741A6"/>
    <w:rsid w:val="00880033"/>
    <w:rsid w:val="008862DC"/>
    <w:rsid w:val="00890FBF"/>
    <w:rsid w:val="008B6B67"/>
    <w:rsid w:val="008C05B7"/>
    <w:rsid w:val="008C07F3"/>
    <w:rsid w:val="008C3995"/>
    <w:rsid w:val="008C5440"/>
    <w:rsid w:val="008D0C1E"/>
    <w:rsid w:val="008D0DC1"/>
    <w:rsid w:val="008D4EB1"/>
    <w:rsid w:val="008E52D4"/>
    <w:rsid w:val="008E55DD"/>
    <w:rsid w:val="008E58A2"/>
    <w:rsid w:val="008F101A"/>
    <w:rsid w:val="008F23E0"/>
    <w:rsid w:val="008F329C"/>
    <w:rsid w:val="009021AD"/>
    <w:rsid w:val="00907409"/>
    <w:rsid w:val="009129E7"/>
    <w:rsid w:val="00914352"/>
    <w:rsid w:val="00914C04"/>
    <w:rsid w:val="009216CD"/>
    <w:rsid w:val="0092375E"/>
    <w:rsid w:val="00927F7B"/>
    <w:rsid w:val="0093450D"/>
    <w:rsid w:val="009409AE"/>
    <w:rsid w:val="009431E0"/>
    <w:rsid w:val="0094550F"/>
    <w:rsid w:val="009471BD"/>
    <w:rsid w:val="00960CA5"/>
    <w:rsid w:val="00966754"/>
    <w:rsid w:val="00970DA6"/>
    <w:rsid w:val="00973471"/>
    <w:rsid w:val="00973DE7"/>
    <w:rsid w:val="00974821"/>
    <w:rsid w:val="00974FF2"/>
    <w:rsid w:val="00976E1E"/>
    <w:rsid w:val="009944A1"/>
    <w:rsid w:val="009962B8"/>
    <w:rsid w:val="009A0902"/>
    <w:rsid w:val="009A6078"/>
    <w:rsid w:val="009A61CF"/>
    <w:rsid w:val="009A66A9"/>
    <w:rsid w:val="009A705C"/>
    <w:rsid w:val="009B1587"/>
    <w:rsid w:val="009C097F"/>
    <w:rsid w:val="009C3E53"/>
    <w:rsid w:val="009C43EC"/>
    <w:rsid w:val="009D1156"/>
    <w:rsid w:val="009D3C20"/>
    <w:rsid w:val="009D5617"/>
    <w:rsid w:val="009E0CB8"/>
    <w:rsid w:val="009E7929"/>
    <w:rsid w:val="009F147D"/>
    <w:rsid w:val="009F3FD4"/>
    <w:rsid w:val="009F7F63"/>
    <w:rsid w:val="00A07527"/>
    <w:rsid w:val="00A121C3"/>
    <w:rsid w:val="00A1304C"/>
    <w:rsid w:val="00A21D07"/>
    <w:rsid w:val="00A22C6F"/>
    <w:rsid w:val="00A25B57"/>
    <w:rsid w:val="00A272CF"/>
    <w:rsid w:val="00A313B5"/>
    <w:rsid w:val="00A32312"/>
    <w:rsid w:val="00A32A2B"/>
    <w:rsid w:val="00A42BA9"/>
    <w:rsid w:val="00A611AE"/>
    <w:rsid w:val="00A61D7B"/>
    <w:rsid w:val="00A62FED"/>
    <w:rsid w:val="00A634B0"/>
    <w:rsid w:val="00A63BD7"/>
    <w:rsid w:val="00A7479F"/>
    <w:rsid w:val="00A80115"/>
    <w:rsid w:val="00A80D57"/>
    <w:rsid w:val="00A821D0"/>
    <w:rsid w:val="00A8337E"/>
    <w:rsid w:val="00A860F6"/>
    <w:rsid w:val="00A95047"/>
    <w:rsid w:val="00A95BE9"/>
    <w:rsid w:val="00AA2450"/>
    <w:rsid w:val="00AA2F44"/>
    <w:rsid w:val="00AA5215"/>
    <w:rsid w:val="00AA6BA8"/>
    <w:rsid w:val="00AB00F4"/>
    <w:rsid w:val="00AB290E"/>
    <w:rsid w:val="00AB69F4"/>
    <w:rsid w:val="00AC16A3"/>
    <w:rsid w:val="00AE0D6E"/>
    <w:rsid w:val="00AE59E8"/>
    <w:rsid w:val="00AE6BD2"/>
    <w:rsid w:val="00AF3416"/>
    <w:rsid w:val="00AF34E9"/>
    <w:rsid w:val="00B025F0"/>
    <w:rsid w:val="00B05B8E"/>
    <w:rsid w:val="00B10C28"/>
    <w:rsid w:val="00B14177"/>
    <w:rsid w:val="00B1437A"/>
    <w:rsid w:val="00B15B57"/>
    <w:rsid w:val="00B16A87"/>
    <w:rsid w:val="00B20E2D"/>
    <w:rsid w:val="00B2401C"/>
    <w:rsid w:val="00B2502C"/>
    <w:rsid w:val="00B27960"/>
    <w:rsid w:val="00B31BFE"/>
    <w:rsid w:val="00B3218E"/>
    <w:rsid w:val="00B45B58"/>
    <w:rsid w:val="00B5047C"/>
    <w:rsid w:val="00B536E2"/>
    <w:rsid w:val="00B53A8D"/>
    <w:rsid w:val="00B55270"/>
    <w:rsid w:val="00B61FF3"/>
    <w:rsid w:val="00B6270E"/>
    <w:rsid w:val="00B64318"/>
    <w:rsid w:val="00B77A68"/>
    <w:rsid w:val="00B826FC"/>
    <w:rsid w:val="00B83986"/>
    <w:rsid w:val="00B847DE"/>
    <w:rsid w:val="00B91D2C"/>
    <w:rsid w:val="00B92713"/>
    <w:rsid w:val="00B94C90"/>
    <w:rsid w:val="00BA3507"/>
    <w:rsid w:val="00BA3864"/>
    <w:rsid w:val="00BA5BBF"/>
    <w:rsid w:val="00BA68D9"/>
    <w:rsid w:val="00BC5A20"/>
    <w:rsid w:val="00BD5115"/>
    <w:rsid w:val="00BF03F3"/>
    <w:rsid w:val="00BF1CD3"/>
    <w:rsid w:val="00BF2B56"/>
    <w:rsid w:val="00BF5232"/>
    <w:rsid w:val="00C10AC0"/>
    <w:rsid w:val="00C16BBD"/>
    <w:rsid w:val="00C1731A"/>
    <w:rsid w:val="00C215C5"/>
    <w:rsid w:val="00C25220"/>
    <w:rsid w:val="00C25BB5"/>
    <w:rsid w:val="00C34113"/>
    <w:rsid w:val="00C3640B"/>
    <w:rsid w:val="00C40EB3"/>
    <w:rsid w:val="00C46CA1"/>
    <w:rsid w:val="00C51341"/>
    <w:rsid w:val="00C56AD3"/>
    <w:rsid w:val="00C57C87"/>
    <w:rsid w:val="00C60C46"/>
    <w:rsid w:val="00C630E2"/>
    <w:rsid w:val="00C6632B"/>
    <w:rsid w:val="00C7190B"/>
    <w:rsid w:val="00C81140"/>
    <w:rsid w:val="00C8458F"/>
    <w:rsid w:val="00CA07CD"/>
    <w:rsid w:val="00CA1C27"/>
    <w:rsid w:val="00CA3A9E"/>
    <w:rsid w:val="00CA69B6"/>
    <w:rsid w:val="00CB0259"/>
    <w:rsid w:val="00CB3A5E"/>
    <w:rsid w:val="00CB6413"/>
    <w:rsid w:val="00CB6E1F"/>
    <w:rsid w:val="00CB7FC1"/>
    <w:rsid w:val="00CC15FD"/>
    <w:rsid w:val="00CC40C8"/>
    <w:rsid w:val="00CC5014"/>
    <w:rsid w:val="00CD3D38"/>
    <w:rsid w:val="00CD4422"/>
    <w:rsid w:val="00CD56B4"/>
    <w:rsid w:val="00CD663D"/>
    <w:rsid w:val="00CD7CCA"/>
    <w:rsid w:val="00CE14AE"/>
    <w:rsid w:val="00CE66E2"/>
    <w:rsid w:val="00CE6907"/>
    <w:rsid w:val="00CF342F"/>
    <w:rsid w:val="00CF5F25"/>
    <w:rsid w:val="00D01291"/>
    <w:rsid w:val="00D1043F"/>
    <w:rsid w:val="00D17241"/>
    <w:rsid w:val="00D17729"/>
    <w:rsid w:val="00D21A27"/>
    <w:rsid w:val="00D24F89"/>
    <w:rsid w:val="00D25420"/>
    <w:rsid w:val="00D365D8"/>
    <w:rsid w:val="00D369FE"/>
    <w:rsid w:val="00D41DDC"/>
    <w:rsid w:val="00D445C5"/>
    <w:rsid w:val="00D447E8"/>
    <w:rsid w:val="00D5089C"/>
    <w:rsid w:val="00D50ED5"/>
    <w:rsid w:val="00D524FB"/>
    <w:rsid w:val="00D527F2"/>
    <w:rsid w:val="00D53D98"/>
    <w:rsid w:val="00D56C62"/>
    <w:rsid w:val="00D579C1"/>
    <w:rsid w:val="00D57D05"/>
    <w:rsid w:val="00D60485"/>
    <w:rsid w:val="00D635D1"/>
    <w:rsid w:val="00D653AC"/>
    <w:rsid w:val="00D66EC2"/>
    <w:rsid w:val="00D721EF"/>
    <w:rsid w:val="00D72994"/>
    <w:rsid w:val="00D7645A"/>
    <w:rsid w:val="00D800DC"/>
    <w:rsid w:val="00D81123"/>
    <w:rsid w:val="00D85F41"/>
    <w:rsid w:val="00D86154"/>
    <w:rsid w:val="00D872E2"/>
    <w:rsid w:val="00D93B01"/>
    <w:rsid w:val="00D96BB0"/>
    <w:rsid w:val="00DA271C"/>
    <w:rsid w:val="00DA63C4"/>
    <w:rsid w:val="00DB0EF7"/>
    <w:rsid w:val="00DB35FB"/>
    <w:rsid w:val="00DB6E6C"/>
    <w:rsid w:val="00DB7DF6"/>
    <w:rsid w:val="00DC5479"/>
    <w:rsid w:val="00DC7326"/>
    <w:rsid w:val="00DD1706"/>
    <w:rsid w:val="00DD5063"/>
    <w:rsid w:val="00DD6DC5"/>
    <w:rsid w:val="00DD7AEE"/>
    <w:rsid w:val="00DE6637"/>
    <w:rsid w:val="00DF16D6"/>
    <w:rsid w:val="00DF218E"/>
    <w:rsid w:val="00DF3B37"/>
    <w:rsid w:val="00DF40DD"/>
    <w:rsid w:val="00E05662"/>
    <w:rsid w:val="00E1019D"/>
    <w:rsid w:val="00E137C9"/>
    <w:rsid w:val="00E21E5E"/>
    <w:rsid w:val="00E25628"/>
    <w:rsid w:val="00E324F3"/>
    <w:rsid w:val="00E346F2"/>
    <w:rsid w:val="00E41F83"/>
    <w:rsid w:val="00E47435"/>
    <w:rsid w:val="00E52956"/>
    <w:rsid w:val="00E54B6B"/>
    <w:rsid w:val="00E640B2"/>
    <w:rsid w:val="00E707F5"/>
    <w:rsid w:val="00E71E42"/>
    <w:rsid w:val="00E751F9"/>
    <w:rsid w:val="00E77678"/>
    <w:rsid w:val="00E80E63"/>
    <w:rsid w:val="00E811F0"/>
    <w:rsid w:val="00E81C64"/>
    <w:rsid w:val="00E8536E"/>
    <w:rsid w:val="00E9040A"/>
    <w:rsid w:val="00E90CDB"/>
    <w:rsid w:val="00E97DE4"/>
    <w:rsid w:val="00EA671F"/>
    <w:rsid w:val="00EA6F44"/>
    <w:rsid w:val="00EB239A"/>
    <w:rsid w:val="00EB2EC5"/>
    <w:rsid w:val="00EB77CD"/>
    <w:rsid w:val="00EC0ACF"/>
    <w:rsid w:val="00EC4731"/>
    <w:rsid w:val="00EC69C5"/>
    <w:rsid w:val="00ED106A"/>
    <w:rsid w:val="00ED3AFE"/>
    <w:rsid w:val="00EE36A8"/>
    <w:rsid w:val="00EE36BF"/>
    <w:rsid w:val="00EF5FCD"/>
    <w:rsid w:val="00F03152"/>
    <w:rsid w:val="00F0386D"/>
    <w:rsid w:val="00F10A56"/>
    <w:rsid w:val="00F1157B"/>
    <w:rsid w:val="00F128FF"/>
    <w:rsid w:val="00F13092"/>
    <w:rsid w:val="00F13C2F"/>
    <w:rsid w:val="00F16448"/>
    <w:rsid w:val="00F20777"/>
    <w:rsid w:val="00F218BA"/>
    <w:rsid w:val="00F22FA0"/>
    <w:rsid w:val="00F30040"/>
    <w:rsid w:val="00F30388"/>
    <w:rsid w:val="00F338ED"/>
    <w:rsid w:val="00F37E97"/>
    <w:rsid w:val="00F40620"/>
    <w:rsid w:val="00F41180"/>
    <w:rsid w:val="00F41845"/>
    <w:rsid w:val="00F47A5C"/>
    <w:rsid w:val="00F47FB7"/>
    <w:rsid w:val="00F55360"/>
    <w:rsid w:val="00F60F33"/>
    <w:rsid w:val="00F610E0"/>
    <w:rsid w:val="00F64C88"/>
    <w:rsid w:val="00F64DBA"/>
    <w:rsid w:val="00F73233"/>
    <w:rsid w:val="00F75A7E"/>
    <w:rsid w:val="00F75DD4"/>
    <w:rsid w:val="00F773E1"/>
    <w:rsid w:val="00F8475F"/>
    <w:rsid w:val="00F87750"/>
    <w:rsid w:val="00F91851"/>
    <w:rsid w:val="00FA28CA"/>
    <w:rsid w:val="00FA6FA9"/>
    <w:rsid w:val="00FA70FA"/>
    <w:rsid w:val="00FA7BD2"/>
    <w:rsid w:val="00FB5E6C"/>
    <w:rsid w:val="00FB7E1A"/>
    <w:rsid w:val="00FC310E"/>
    <w:rsid w:val="00FC377C"/>
    <w:rsid w:val="00FD2183"/>
    <w:rsid w:val="00FD764D"/>
    <w:rsid w:val="00FD7844"/>
    <w:rsid w:val="00FE004B"/>
    <w:rsid w:val="00FE2238"/>
    <w:rsid w:val="00FF30DC"/>
    <w:rsid w:val="00FF5327"/>
    <w:rsid w:val="00FF64AB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6A247"/>
  <w15:chartTrackingRefBased/>
  <w15:docId w15:val="{D3D27F33-BD2C-475B-B9CE-B422A401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0C20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560"/>
      </w:tabs>
      <w:ind w:left="1134" w:hanging="1134"/>
    </w:pPr>
  </w:style>
  <w:style w:type="paragraph" w:styleId="Textkrper-Einzug2">
    <w:name w:val="Body Text Indent 2"/>
    <w:basedOn w:val="Standard"/>
    <w:pPr>
      <w:tabs>
        <w:tab w:val="left" w:pos="1560"/>
      </w:tabs>
      <w:ind w:left="1560"/>
    </w:pPr>
  </w:style>
  <w:style w:type="paragraph" w:styleId="Textkrper-Einzug3">
    <w:name w:val="Body Text Indent 3"/>
    <w:basedOn w:val="Standard"/>
    <w:pPr>
      <w:tabs>
        <w:tab w:val="left" w:pos="1560"/>
      </w:tabs>
      <w:ind w:left="1560" w:hanging="1560"/>
    </w:pPr>
  </w:style>
  <w:style w:type="paragraph" w:styleId="Textkrper">
    <w:name w:val="Body Text"/>
    <w:basedOn w:val="Standard"/>
    <w:rPr>
      <w:b/>
    </w:rPr>
  </w:style>
  <w:style w:type="paragraph" w:styleId="Textkrper2">
    <w:name w:val="Body Text 2"/>
    <w:basedOn w:val="Standard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table" w:customStyle="1" w:styleId="Tabellengitternetz">
    <w:name w:val="Tabellengitternetz"/>
    <w:basedOn w:val="NormaleTabelle"/>
    <w:rsid w:val="00AB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F32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1B6D41"/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3D175B"/>
    <w:pPr>
      <w:ind w:left="708"/>
    </w:pPr>
  </w:style>
  <w:style w:type="character" w:styleId="Fett">
    <w:name w:val="Strong"/>
    <w:uiPriority w:val="22"/>
    <w:qFormat/>
    <w:rsid w:val="000217A5"/>
    <w:rPr>
      <w:b/>
      <w:bCs/>
    </w:rPr>
  </w:style>
  <w:style w:type="character" w:customStyle="1" w:styleId="FuzeileZchn">
    <w:name w:val="Fußzeile Zchn"/>
    <w:link w:val="Fuzeile"/>
    <w:rsid w:val="006A7D65"/>
    <w:rPr>
      <w:rFonts w:ascii="Arial" w:hAnsi="Arial"/>
      <w:sz w:val="22"/>
    </w:rPr>
  </w:style>
  <w:style w:type="character" w:customStyle="1" w:styleId="hgkelc">
    <w:name w:val="hgkelc"/>
    <w:basedOn w:val="Absatz-Standardschriftart"/>
    <w:rsid w:val="00061C69"/>
  </w:style>
  <w:style w:type="table" w:customStyle="1" w:styleId="Tabellenraster2">
    <w:name w:val="Tabellenraster2"/>
    <w:basedOn w:val="NormaleTabelle"/>
    <w:next w:val="Tabellenraster"/>
    <w:uiPriority w:val="39"/>
    <w:rsid w:val="00AA2F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AA2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EF5FC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F1309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5724">
          <w:marLeft w:val="0"/>
          <w:marRight w:val="0"/>
          <w:marTop w:val="160"/>
          <w:marBottom w:val="160"/>
          <w:divBdr>
            <w:top w:val="single" w:sz="6" w:space="8" w:color="999999"/>
            <w:left w:val="single" w:sz="6" w:space="16" w:color="999999"/>
            <w:bottom w:val="single" w:sz="6" w:space="24" w:color="999999"/>
            <w:right w:val="single" w:sz="6" w:space="14" w:color="999999"/>
          </w:divBdr>
          <w:divsChild>
            <w:div w:id="329215710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64004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eifert_c.CML-MA\Desktop\Vorlagen\CML%20Vorlage%20Hochforma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CBC2BD2F0F74DABE5E23223F75FBC" ma:contentTypeVersion="9" ma:contentTypeDescription="Ein neues Dokument erstellen." ma:contentTypeScope="" ma:versionID="78fca1d2fa5631add6fc268f67f2a34a">
  <xsd:schema xmlns:xsd="http://www.w3.org/2001/XMLSchema" xmlns:xs="http://www.w3.org/2001/XMLSchema" xmlns:p="http://schemas.microsoft.com/office/2006/metadata/properties" xmlns:ns3="dd01e165-db1f-49c1-a0af-964a3ed10a6b" xmlns:ns4="e3d66f91-7360-48a9-88ca-466e617ad151" targetNamespace="http://schemas.microsoft.com/office/2006/metadata/properties" ma:root="true" ma:fieldsID="4b33a96b6ad60def346275949b9fd500" ns3:_="" ns4:_="">
    <xsd:import namespace="dd01e165-db1f-49c1-a0af-964a3ed10a6b"/>
    <xsd:import namespace="e3d66f91-7360-48a9-88ca-466e617ad1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1e165-db1f-49c1-a0af-964a3ed10a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66f91-7360-48a9-88ca-466e617ad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07C0A6-652F-476C-A849-6D1AFEE44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3E057-897E-4718-B949-94F284135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1e165-db1f-49c1-a0af-964a3ed10a6b"/>
    <ds:schemaRef ds:uri="e3d66f91-7360-48a9-88ca-466e617ad1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95441A-E8AD-48C6-8DAD-1B833F1AF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894751-11B0-4C35-9E4C-3D5CD69977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CML Vorlage Hochformat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Carsten Seifert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seifert_c</dc:creator>
  <cp:keywords/>
  <cp:lastModifiedBy>Sybille Büttner</cp:lastModifiedBy>
  <cp:revision>2</cp:revision>
  <cp:lastPrinted>2024-05-27T17:07:00Z</cp:lastPrinted>
  <dcterms:created xsi:type="dcterms:W3CDTF">2026-06-01T06:07:00Z</dcterms:created>
  <dcterms:modified xsi:type="dcterms:W3CDTF">2026-06-01T06:07:00Z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0x010100051CBC2BD2F0F74DABE5E23223F75FBC</vt:lpwstr>
  </property>
</Properties>
</file>